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732657">
        <w:rPr>
          <w:rFonts w:cs="Arial"/>
          <w:b/>
          <w:color w:val="000000"/>
          <w:sz w:val="24"/>
          <w:lang w:eastAsia="zh-CN"/>
        </w:rPr>
        <w:t>3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C56963">
        <w:rPr>
          <w:rFonts w:cs="Arial"/>
          <w:b/>
          <w:color w:val="000000"/>
          <w:sz w:val="24"/>
          <w:lang w:eastAsia="zh-CN"/>
        </w:rPr>
        <w:t>7</w:t>
      </w:r>
      <w:r w:rsidR="00732657">
        <w:rPr>
          <w:rFonts w:cs="Arial"/>
          <w:b/>
          <w:color w:val="000000"/>
          <w:sz w:val="24"/>
          <w:lang w:eastAsia="zh-CN"/>
        </w:rPr>
        <w:t>3031</w:t>
      </w:r>
    </w:p>
    <w:p w:rsidR="00C56963" w:rsidRDefault="00732657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</w:t>
      </w:r>
      <w:r w:rsidR="00C56963" w:rsidRPr="00C56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12</w:t>
      </w:r>
      <w:r w:rsidR="00C56963" w:rsidRPr="00C56963">
        <w:rPr>
          <w:rFonts w:ascii="Arial" w:hAnsi="Arial" w:cs="Arial"/>
          <w:b/>
          <w:sz w:val="24"/>
        </w:rPr>
        <w:t xml:space="preserve"> </w:t>
      </w:r>
      <w:r w:rsidR="00C90553">
        <w:rPr>
          <w:rFonts w:ascii="Arial" w:hAnsi="Arial" w:cs="Arial"/>
          <w:b/>
          <w:sz w:val="24"/>
        </w:rPr>
        <w:t>Ma</w:t>
      </w:r>
      <w:r>
        <w:rPr>
          <w:rFonts w:ascii="Arial" w:hAnsi="Arial" w:cs="Arial"/>
          <w:b/>
          <w:sz w:val="24"/>
        </w:rPr>
        <w:t>y</w:t>
      </w:r>
      <w:r w:rsidR="00C56963" w:rsidRPr="00C56963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</w:rPr>
        <w:t>West Palm Beach, Florida</w:t>
      </w:r>
      <w:r w:rsidR="00C56963" w:rsidRPr="00C56963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C56963" w:rsidRPr="00C56963">
        <w:rPr>
          <w:rFonts w:ascii="Arial" w:hAnsi="Arial"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732657">
        <w:rPr>
          <w:rFonts w:ascii="Arial" w:hAnsi="Arial" w:cs="Arial"/>
          <w:sz w:val="24"/>
          <w:szCs w:val="24"/>
        </w:rPr>
        <w:t>3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3265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2657" w:rsidRPr="00732657">
        <w:rPr>
          <w:rFonts w:ascii="Arial" w:hAnsi="Arial" w:cs="Arial"/>
          <w:sz w:val="24"/>
          <w:szCs w:val="24"/>
        </w:rPr>
        <w:t>Administrative issues at SA5 level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4110"/>
        <w:gridCol w:w="1843"/>
        <w:gridCol w:w="851"/>
        <w:gridCol w:w="850"/>
        <w:gridCol w:w="851"/>
        <w:gridCol w:w="949"/>
      </w:tblGrid>
      <w:tr w:rsidR="00B659F3" w:rsidRPr="00EF2549" w:rsidTr="00B659F3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1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F81994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1994" w:rsidRPr="005341BA" w:rsidRDefault="00F8199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1994" w:rsidRPr="005341BA" w:rsidRDefault="00F8199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S5-173573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1994" w:rsidRPr="005341BA" w:rsidRDefault="00F8199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New WID on Management of Network Slicing in Mobile Networks,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1994" w:rsidRPr="005341BA" w:rsidRDefault="00F8199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Ericsson LM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81994" w:rsidRDefault="00F81994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12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81994" w:rsidRDefault="00F81994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81994" w:rsidRPr="00EF2549" w:rsidRDefault="00AE7C70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AE7C7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81994" w:rsidRPr="00EF2549" w:rsidRDefault="00AE7C70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353EF8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EF8" w:rsidRPr="005341BA" w:rsidRDefault="00353EF8" w:rsidP="00B759D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EF8" w:rsidRPr="005341BA" w:rsidRDefault="00353EF8" w:rsidP="00B759D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S5-173416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EF8" w:rsidRPr="005341BA" w:rsidRDefault="00353EF8" w:rsidP="00B759D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28.511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3EF8" w:rsidRPr="005341BA" w:rsidRDefault="00353EF8" w:rsidP="00B759D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53EF8" w:rsidRDefault="00353EF8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53EF8" w:rsidRDefault="00353EF8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53EF8" w:rsidRPr="00EF2549" w:rsidRDefault="00353EF8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53EF8" w:rsidRPr="00EF2549" w:rsidRDefault="00353EF8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2300C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00C" w:rsidRPr="005341BA" w:rsidRDefault="0092300C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00C" w:rsidRPr="005341BA" w:rsidRDefault="0092300C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S5-173417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00C" w:rsidRPr="005341BA" w:rsidRDefault="0092300C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28.512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00C" w:rsidRPr="005341BA" w:rsidRDefault="0092300C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300C" w:rsidRDefault="0092300C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300C" w:rsidRDefault="0092300C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300C" w:rsidRPr="00EF2549" w:rsidRDefault="0092300C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2300C" w:rsidRPr="00EF2549" w:rsidRDefault="0092300C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82234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142CE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142CE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S5-173418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142CE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28.513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142CE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Default="00A82234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Default="00A82234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Pr="00EF2549" w:rsidRDefault="00A82234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Pr="00EF2549" w:rsidRDefault="00A82234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82234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S5-173545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28.510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Default="00A82234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Default="00A82234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Pr="00EF2549" w:rsidRDefault="00A82234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Pr="00EF2549" w:rsidRDefault="00A82234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82234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637CB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637CB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S5-173433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637CB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28.518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2234" w:rsidRPr="005341BA" w:rsidRDefault="00A82234" w:rsidP="00637CB9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Default="00A82234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14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Default="00A82234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18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Pr="00EF2549" w:rsidRDefault="00A82234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82234" w:rsidRPr="00EF2549" w:rsidRDefault="00A82234" w:rsidP="00637CB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62D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250335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EA3A6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S5-173468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7C62C1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28.523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D16E8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16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00562D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AE7C7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00562D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62D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21471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21471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S5-173511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21471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Revised WID performance management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21471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D63903" w:rsidP="002147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D639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D63903" w:rsidP="002147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D639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AF60E3" w:rsidP="002147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30</w:t>
            </w:r>
            <w:r w:rsidRPr="00AF60E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AF60E3" w:rsidP="0021471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Withdrawn</w:t>
            </w:r>
          </w:p>
        </w:tc>
      </w:tr>
      <w:tr w:rsidR="0000562D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S5-173546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28.520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16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86300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6E7758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23</w:t>
            </w:r>
            <w:r w:rsidRPr="006E775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6E7758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62D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S5-173547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28.521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16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00562D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AE7C7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00562D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562D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S5-173548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28.522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562D" w:rsidRPr="005341BA" w:rsidRDefault="0000562D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16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Default="0000562D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00562D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AE7C7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562D" w:rsidRPr="00EF2549" w:rsidRDefault="0000562D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BB3B2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S5-173574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Exception request for WID on Performance Management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BB3B29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D639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BB3B29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D639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E342D1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30</w:t>
            </w:r>
            <w:r w:rsidRPr="00E342D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E342D1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BB3B2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391B74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6.4.1.4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391B74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S5-173435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391B74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28.528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391B74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BB3B29" w:rsidP="00391B7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12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BB3B29" w:rsidP="00391B7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BB3B29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BB3B29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BB3B2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A7034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A7034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S5-173476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A7034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28.303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A7034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E6225E" w:rsidP="00A7034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</w:t>
            </w:r>
            <w:r w:rsidR="002B5D7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29</w:t>
            </w:r>
            <w:r w:rsidR="002B5D73" w:rsidRPr="002B5D7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="002B5D7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2B5D73" w:rsidP="00A7034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June 1</w:t>
            </w:r>
            <w:r w:rsidRPr="002B5D7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3263FD" w:rsidP="00A7034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June 2</w:t>
            </w:r>
            <w:r w:rsidRPr="003263F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3263FD" w:rsidP="00A7034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BB3B29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S5-173519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28.301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3B29" w:rsidRPr="005341BA" w:rsidRDefault="00BB3B29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BB3B29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16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Default="00BB3B29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86300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7D506F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29</w:t>
            </w:r>
            <w:r w:rsidRPr="007D50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B3B29" w:rsidRPr="00EF2549" w:rsidRDefault="007D506F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S5-173520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28.302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1672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6F72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23</w:t>
            </w:r>
            <w:r w:rsidRPr="006F72E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29</w:t>
            </w:r>
            <w:r w:rsidRPr="007D506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B2B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B2B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S5-173531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B2B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TS 28.xxx IRP Requirements - Concepts, roles and telecom resources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B2B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13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CC5D6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B2BC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36A8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36A8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S5-173532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36A8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TS 28.xxx IRP Requirements - Use case 1 and related business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236A8F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13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1653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1653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S5-173533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1653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28.YYY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16530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B50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BB50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27</w:t>
            </w:r>
            <w:r w:rsidRPr="003B288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F79C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F79C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S5-173534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F79C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TS 28.xxx IRP Requirements - Use case 2 and related business requirements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F79C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13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835C3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835C3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S5-173535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835C3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TS 28.yyy IRP Information Service - System Context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835C3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13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9A4ADA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9A4ADA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S5-173550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9A4ADA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TS 28.XXX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9A4ADA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9A4AD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B50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9A4AD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BB503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27</w:t>
            </w:r>
            <w:r w:rsidRPr="003B288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741ED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741ED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S5-173481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741ED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32.865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741ED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lastRenderedPageBreak/>
              <w:t>6.6.3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S5-173551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32.880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8F38C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S5-173552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20</w:t>
            </w:r>
            <w:r w:rsidRPr="00B265F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S5-173389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28.801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25</w:t>
            </w:r>
            <w:r w:rsidRPr="00E0648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31</w:t>
            </w:r>
            <w:r w:rsidRPr="00E0648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B47229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June 1</w:t>
            </w:r>
            <w:r w:rsidRPr="00B4722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B47229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S5-173565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Correction to the definition of NSI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Cisco Systems Inc.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14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8F38C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S5-173566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28.801 Add definition of NST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Huawei, CATR, China Telecom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14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D1386A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24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25</w:t>
            </w:r>
            <w:r w:rsidRPr="0092507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S5-173567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28.801 Generic customer service provision solution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16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8F38C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EC304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EC304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S5-173501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EC304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28.802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EC304B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EC304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9177F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EC304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9177F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EC304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27</w:t>
            </w:r>
            <w:r w:rsidRPr="003B288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EC304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DE653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DE653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S5-173568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DE653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28.802 Add use case and requirements for management of NRF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DE6536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13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643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8F38C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DE653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S5-173569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TR 28.802 add potential solution of SON for NR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 Corporation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S5-173508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32.857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Cisco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14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DA51E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3C439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3C439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S5-173543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3C439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32.866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3C439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1672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F0441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May </w:t>
            </w:r>
            <w:r w:rsidR="004702D6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31</w:t>
            </w:r>
            <w:r w:rsidR="004702D6" w:rsidRPr="004702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 w:rsidR="004702D6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912C03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June 2</w:t>
            </w:r>
            <w:r w:rsidRPr="00912C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912C03" w:rsidP="003C43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S5-173526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32.864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D639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D6390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EF6B14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30</w:t>
            </w:r>
            <w:r w:rsidRPr="00EF6B1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EF6B14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C70A63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C70A63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S5-173570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C70A63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TR 32.864 add UC on On-boarding NSD for the gNB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C70A63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S5-173571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TR 32.864 add UC on adding VNFFGs to a 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954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6.6.9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954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S5-173572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954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pCR TR 32.864 add UC on adding VNFFGD to a NSD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954C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6.6.10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S5-173553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32.867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AD46E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6.6.11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S5-173536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Study on OAM aspects of LTE and WLAN integration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14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385507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6.6.12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S5-173554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ab.cde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21</w:t>
            </w:r>
            <w:r w:rsidRPr="000F5DC8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S5-173353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Rel-11 CR 32.298 Correction on handling of Private and Public user ID for IMS charging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ORANGE,Nokia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12123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18</w:t>
            </w:r>
            <w:r w:rsidRPr="003265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S5-173355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Rel-12 CR 32.298 Correction on handling of Private and Public user ID for IMS charging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ORANGE,Nokia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18</w:t>
            </w:r>
            <w:r w:rsidRPr="003265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S5-173357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Rel-13 CR 32.298 Correction on handling of Private and Public user ID for IMS charging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ORANGE,Nokia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12123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 (cf. Maryse’s email)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S5-173359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Rel-14 CR 32.298 Correction on handling of Private and Public user ID for IMS charging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ORANGE,Nokia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12123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 (cf. Maryse’s email)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S5-173465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WI Summary Resource optimization for PS domain online charging sessions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A270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25</w:t>
            </w:r>
            <w:r w:rsidRPr="002A270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F411E9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June 1</w:t>
            </w:r>
            <w:r w:rsidRPr="00F411E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F411E9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37F71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37F71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S5-173345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37F71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 xml:space="preserve">Rel-14 CR 32.298 Addition of FE Identifier </w:t>
            </w:r>
            <w:r w:rsidRPr="005341BA">
              <w:rPr>
                <w:rFonts w:ascii="Arial" w:hAnsi="Arial" w:cs="Arial"/>
              </w:rPr>
              <w:lastRenderedPageBreak/>
              <w:t>List to IMS Charging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137F71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lastRenderedPageBreak/>
              <w:t xml:space="preserve">Deutsche Telekom </w:t>
            </w:r>
            <w:r w:rsidRPr="005341BA">
              <w:rPr>
                <w:rFonts w:ascii="Arial" w:hAnsi="Arial" w:cs="Arial"/>
              </w:rPr>
              <w:lastRenderedPageBreak/>
              <w:t>AG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lastRenderedPageBreak/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18</w:t>
            </w:r>
            <w:r w:rsidRPr="003265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606D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lastRenderedPageBreak/>
              <w:t>7.4.2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606D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S5-173464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606D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WI Summary Completeness of Charging Information in IMS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606DE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Deutsche Telekom AG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1672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1672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23</w:t>
            </w:r>
            <w:r w:rsidRPr="00972D5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0606DE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34B1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34B1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S5-173343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34B1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Rel-14 CR 32.298 Addition of the fields ProSe Direct Discovery for Public Safety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034B1D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034B1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12123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 (cf. Maryse’s email)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C450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7.4.3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C450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S5-173463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C450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Summary of WI Charging Aspects of Enhanced Proximity-based Services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6C450C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6C450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D0305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6C450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24</w:t>
            </w:r>
            <w:r w:rsidRPr="00D0305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6C450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2A777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6C450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S5-173399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Rel-14 CR 32.298 Introduce T4 Device Trigger charging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Nokia, Alcatel-Lucent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15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F317A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18</w:t>
            </w:r>
            <w:r w:rsidRPr="003265C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25549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S5-173510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Summary of WI Charging for SMS via T4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Nokia, Alcatel-Lucent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17</w:t>
            </w:r>
            <w:r w:rsidRPr="001672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22</w:t>
            </w:r>
            <w:r w:rsidRPr="0016729E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24</w:t>
            </w:r>
            <w:r w:rsidRPr="00D6024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S5-173405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32.869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Ericsson LM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2A270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25</w:t>
            </w:r>
            <w:r w:rsidRPr="002A270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A06A43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June 1</w:t>
            </w:r>
            <w:r w:rsidRPr="00A06A4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A06A43" w:rsidP="0047241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2D5422" w:rsidRPr="00EF2549" w:rsidTr="00B659F3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7.6.3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S5-173462</w:t>
            </w:r>
          </w:p>
        </w:tc>
        <w:tc>
          <w:tcPr>
            <w:tcW w:w="41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Draft TR 32.899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422" w:rsidRPr="005341BA" w:rsidRDefault="002D5422" w:rsidP="00472412">
            <w:pPr>
              <w:rPr>
                <w:rFonts w:ascii="Arial" w:hAnsi="Arial" w:cs="Arial"/>
              </w:rPr>
            </w:pPr>
            <w:r w:rsidRPr="005341BA">
              <w:rPr>
                <w:rFonts w:ascii="Arial" w:hAnsi="Arial" w:cs="Arial"/>
              </w:rPr>
              <w:t>Huawei, Nokia, Alcatel-Lucent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19</w:t>
            </w:r>
            <w:r w:rsidRPr="00D0305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Default="002D5422" w:rsidP="002468F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24</w:t>
            </w:r>
            <w:r w:rsidRPr="00D0305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May 26</w:t>
            </w:r>
            <w:r w:rsidRPr="002A777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5422" w:rsidRPr="00EF2549" w:rsidRDefault="002D5422" w:rsidP="0085701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806217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73" w:rsidRDefault="00534873">
      <w:r>
        <w:separator/>
      </w:r>
    </w:p>
  </w:endnote>
  <w:endnote w:type="continuationSeparator" w:id="0">
    <w:p w:rsidR="00534873" w:rsidRDefault="0053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912C03">
      <w:rPr>
        <w:rStyle w:val="Numrodepage"/>
      </w:rPr>
      <w:t>2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912C03">
      <w:rPr>
        <w:rStyle w:val="Numrodepage"/>
      </w:rPr>
      <w:t>3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73" w:rsidRDefault="00534873">
      <w:r>
        <w:separator/>
      </w:r>
    </w:p>
  </w:footnote>
  <w:footnote w:type="continuationSeparator" w:id="0">
    <w:p w:rsidR="00534873" w:rsidRDefault="00534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6F29"/>
    <w:rsid w:val="00017156"/>
    <w:rsid w:val="000204DB"/>
    <w:rsid w:val="00023FAF"/>
    <w:rsid w:val="000243BB"/>
    <w:rsid w:val="00024A85"/>
    <w:rsid w:val="00024C13"/>
    <w:rsid w:val="00025770"/>
    <w:rsid w:val="000315CD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5C97"/>
    <w:rsid w:val="00066677"/>
    <w:rsid w:val="000667FD"/>
    <w:rsid w:val="00070179"/>
    <w:rsid w:val="00070EAF"/>
    <w:rsid w:val="00071B1B"/>
    <w:rsid w:val="00071C81"/>
    <w:rsid w:val="00073EDA"/>
    <w:rsid w:val="00073F3A"/>
    <w:rsid w:val="00073FB0"/>
    <w:rsid w:val="00074BF2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413B"/>
    <w:rsid w:val="00104C29"/>
    <w:rsid w:val="00116974"/>
    <w:rsid w:val="0012123D"/>
    <w:rsid w:val="00121378"/>
    <w:rsid w:val="001225C9"/>
    <w:rsid w:val="00122D48"/>
    <w:rsid w:val="001231F7"/>
    <w:rsid w:val="001237B0"/>
    <w:rsid w:val="00123935"/>
    <w:rsid w:val="00124F8A"/>
    <w:rsid w:val="00135F77"/>
    <w:rsid w:val="00141E2F"/>
    <w:rsid w:val="001427F4"/>
    <w:rsid w:val="00144609"/>
    <w:rsid w:val="00144C81"/>
    <w:rsid w:val="00147FF9"/>
    <w:rsid w:val="0015068B"/>
    <w:rsid w:val="00151614"/>
    <w:rsid w:val="0015406B"/>
    <w:rsid w:val="0015527B"/>
    <w:rsid w:val="0015579D"/>
    <w:rsid w:val="00156BCE"/>
    <w:rsid w:val="00156E3A"/>
    <w:rsid w:val="001607CD"/>
    <w:rsid w:val="00162529"/>
    <w:rsid w:val="001655E4"/>
    <w:rsid w:val="0016659D"/>
    <w:rsid w:val="00166DC7"/>
    <w:rsid w:val="0016729E"/>
    <w:rsid w:val="00171733"/>
    <w:rsid w:val="001719C7"/>
    <w:rsid w:val="00177DFF"/>
    <w:rsid w:val="001802BF"/>
    <w:rsid w:val="00180DA4"/>
    <w:rsid w:val="001815DC"/>
    <w:rsid w:val="00181B71"/>
    <w:rsid w:val="00184230"/>
    <w:rsid w:val="00187EED"/>
    <w:rsid w:val="00190C7E"/>
    <w:rsid w:val="00192168"/>
    <w:rsid w:val="00192D8E"/>
    <w:rsid w:val="001930FD"/>
    <w:rsid w:val="00195621"/>
    <w:rsid w:val="0019654B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5531"/>
    <w:rsid w:val="001B5E71"/>
    <w:rsid w:val="001B7564"/>
    <w:rsid w:val="001B7856"/>
    <w:rsid w:val="001C0CCC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7DE"/>
    <w:rsid w:val="001E0AB2"/>
    <w:rsid w:val="001E15D5"/>
    <w:rsid w:val="001F0510"/>
    <w:rsid w:val="001F0890"/>
    <w:rsid w:val="001F0F82"/>
    <w:rsid w:val="001F1614"/>
    <w:rsid w:val="001F1AA4"/>
    <w:rsid w:val="001F21D1"/>
    <w:rsid w:val="001F27CA"/>
    <w:rsid w:val="001F3482"/>
    <w:rsid w:val="001F3570"/>
    <w:rsid w:val="001F5A01"/>
    <w:rsid w:val="001F6B33"/>
    <w:rsid w:val="00200DB8"/>
    <w:rsid w:val="00207145"/>
    <w:rsid w:val="00207269"/>
    <w:rsid w:val="00210CA9"/>
    <w:rsid w:val="00211053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1AFB"/>
    <w:rsid w:val="002428DD"/>
    <w:rsid w:val="00243878"/>
    <w:rsid w:val="00245B84"/>
    <w:rsid w:val="00246C46"/>
    <w:rsid w:val="00247A14"/>
    <w:rsid w:val="00253152"/>
    <w:rsid w:val="00254317"/>
    <w:rsid w:val="002547C1"/>
    <w:rsid w:val="00256799"/>
    <w:rsid w:val="0026093C"/>
    <w:rsid w:val="00261470"/>
    <w:rsid w:val="002616A2"/>
    <w:rsid w:val="00264320"/>
    <w:rsid w:val="002650AD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183"/>
    <w:rsid w:val="0029562C"/>
    <w:rsid w:val="00296A82"/>
    <w:rsid w:val="002A20C5"/>
    <w:rsid w:val="002A270F"/>
    <w:rsid w:val="002A4987"/>
    <w:rsid w:val="002A5501"/>
    <w:rsid w:val="002A6E48"/>
    <w:rsid w:val="002A7774"/>
    <w:rsid w:val="002B0B16"/>
    <w:rsid w:val="002B10E7"/>
    <w:rsid w:val="002B1A94"/>
    <w:rsid w:val="002B2E1E"/>
    <w:rsid w:val="002B3986"/>
    <w:rsid w:val="002B3B3E"/>
    <w:rsid w:val="002B4491"/>
    <w:rsid w:val="002B5AB3"/>
    <w:rsid w:val="002B5D73"/>
    <w:rsid w:val="002B7220"/>
    <w:rsid w:val="002C0315"/>
    <w:rsid w:val="002C1A9D"/>
    <w:rsid w:val="002C3B99"/>
    <w:rsid w:val="002C5A13"/>
    <w:rsid w:val="002C7500"/>
    <w:rsid w:val="002D0229"/>
    <w:rsid w:val="002D0E2B"/>
    <w:rsid w:val="002D5422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2AA4"/>
    <w:rsid w:val="002F3418"/>
    <w:rsid w:val="002F5B73"/>
    <w:rsid w:val="002F77E8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21547"/>
    <w:rsid w:val="00322B73"/>
    <w:rsid w:val="003231A1"/>
    <w:rsid w:val="003263FD"/>
    <w:rsid w:val="003265CE"/>
    <w:rsid w:val="00327974"/>
    <w:rsid w:val="00331628"/>
    <w:rsid w:val="003331F4"/>
    <w:rsid w:val="003340FE"/>
    <w:rsid w:val="00334390"/>
    <w:rsid w:val="00334BCC"/>
    <w:rsid w:val="00335F3C"/>
    <w:rsid w:val="00336822"/>
    <w:rsid w:val="00337408"/>
    <w:rsid w:val="00337C65"/>
    <w:rsid w:val="00337D3F"/>
    <w:rsid w:val="00344784"/>
    <w:rsid w:val="00344837"/>
    <w:rsid w:val="003451F5"/>
    <w:rsid w:val="00345D77"/>
    <w:rsid w:val="00347D53"/>
    <w:rsid w:val="00352E4C"/>
    <w:rsid w:val="003537B2"/>
    <w:rsid w:val="00353B0E"/>
    <w:rsid w:val="00353EF8"/>
    <w:rsid w:val="00354F69"/>
    <w:rsid w:val="003607F0"/>
    <w:rsid w:val="00361495"/>
    <w:rsid w:val="00362143"/>
    <w:rsid w:val="00362DF8"/>
    <w:rsid w:val="00364112"/>
    <w:rsid w:val="003642C9"/>
    <w:rsid w:val="0036526A"/>
    <w:rsid w:val="0036623B"/>
    <w:rsid w:val="00371D90"/>
    <w:rsid w:val="00374FD1"/>
    <w:rsid w:val="0037559E"/>
    <w:rsid w:val="003756B6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507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A3661"/>
    <w:rsid w:val="003B0033"/>
    <w:rsid w:val="003B0325"/>
    <w:rsid w:val="003B0E34"/>
    <w:rsid w:val="003B2885"/>
    <w:rsid w:val="003B2C0B"/>
    <w:rsid w:val="003B3D4E"/>
    <w:rsid w:val="003B3FC7"/>
    <w:rsid w:val="003B4FE5"/>
    <w:rsid w:val="003C0892"/>
    <w:rsid w:val="003C08A0"/>
    <w:rsid w:val="003C53CA"/>
    <w:rsid w:val="003D32B9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E61AE"/>
    <w:rsid w:val="003F0E8D"/>
    <w:rsid w:val="003F1820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1870"/>
    <w:rsid w:val="004021FD"/>
    <w:rsid w:val="00402843"/>
    <w:rsid w:val="00402FCA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22C6"/>
    <w:rsid w:val="004623BE"/>
    <w:rsid w:val="004646C5"/>
    <w:rsid w:val="00464A18"/>
    <w:rsid w:val="00465305"/>
    <w:rsid w:val="00466816"/>
    <w:rsid w:val="004702D6"/>
    <w:rsid w:val="00471C14"/>
    <w:rsid w:val="00472DB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2CA"/>
    <w:rsid w:val="004B23BC"/>
    <w:rsid w:val="004B262A"/>
    <w:rsid w:val="004B294E"/>
    <w:rsid w:val="004B2C7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D7DB7"/>
    <w:rsid w:val="004E2470"/>
    <w:rsid w:val="004E2EB7"/>
    <w:rsid w:val="004E3D98"/>
    <w:rsid w:val="004E402B"/>
    <w:rsid w:val="004E430E"/>
    <w:rsid w:val="004E494B"/>
    <w:rsid w:val="004E4DBE"/>
    <w:rsid w:val="004E5FC9"/>
    <w:rsid w:val="004E6AB6"/>
    <w:rsid w:val="004E6CCE"/>
    <w:rsid w:val="004E740C"/>
    <w:rsid w:val="004F0712"/>
    <w:rsid w:val="004F0D43"/>
    <w:rsid w:val="004F3480"/>
    <w:rsid w:val="004F5AE0"/>
    <w:rsid w:val="004F6CE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A95"/>
    <w:rsid w:val="00516DAE"/>
    <w:rsid w:val="00516FF5"/>
    <w:rsid w:val="005207CA"/>
    <w:rsid w:val="00520BCE"/>
    <w:rsid w:val="00520DF8"/>
    <w:rsid w:val="00522BF8"/>
    <w:rsid w:val="00523AD9"/>
    <w:rsid w:val="00523BAD"/>
    <w:rsid w:val="00523C36"/>
    <w:rsid w:val="00523D63"/>
    <w:rsid w:val="0052406F"/>
    <w:rsid w:val="005254BF"/>
    <w:rsid w:val="00525F69"/>
    <w:rsid w:val="00530F39"/>
    <w:rsid w:val="00532273"/>
    <w:rsid w:val="005341BA"/>
    <w:rsid w:val="0053475B"/>
    <w:rsid w:val="00534873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3361"/>
    <w:rsid w:val="00555A31"/>
    <w:rsid w:val="0055658B"/>
    <w:rsid w:val="0056100D"/>
    <w:rsid w:val="005612C7"/>
    <w:rsid w:val="005619DF"/>
    <w:rsid w:val="00563511"/>
    <w:rsid w:val="00563A4B"/>
    <w:rsid w:val="0056517A"/>
    <w:rsid w:val="0056535C"/>
    <w:rsid w:val="00566975"/>
    <w:rsid w:val="0057098F"/>
    <w:rsid w:val="00570FF0"/>
    <w:rsid w:val="00576889"/>
    <w:rsid w:val="00576FAE"/>
    <w:rsid w:val="0057767E"/>
    <w:rsid w:val="005800F5"/>
    <w:rsid w:val="005806EF"/>
    <w:rsid w:val="005816B4"/>
    <w:rsid w:val="00581B80"/>
    <w:rsid w:val="00581D27"/>
    <w:rsid w:val="00587F53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4CF2"/>
    <w:rsid w:val="005B50D3"/>
    <w:rsid w:val="005B5166"/>
    <w:rsid w:val="005B62E7"/>
    <w:rsid w:val="005B76BA"/>
    <w:rsid w:val="005C1577"/>
    <w:rsid w:val="005C3266"/>
    <w:rsid w:val="005C33CC"/>
    <w:rsid w:val="005C7F9C"/>
    <w:rsid w:val="005D14A6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E630E"/>
    <w:rsid w:val="005F047D"/>
    <w:rsid w:val="005F0F29"/>
    <w:rsid w:val="005F17FA"/>
    <w:rsid w:val="005F65F4"/>
    <w:rsid w:val="00600554"/>
    <w:rsid w:val="006006A5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1F04"/>
    <w:rsid w:val="00652636"/>
    <w:rsid w:val="00653F32"/>
    <w:rsid w:val="00655595"/>
    <w:rsid w:val="00655AF2"/>
    <w:rsid w:val="00657233"/>
    <w:rsid w:val="0066255C"/>
    <w:rsid w:val="006632AF"/>
    <w:rsid w:val="006640FF"/>
    <w:rsid w:val="00666565"/>
    <w:rsid w:val="006669B4"/>
    <w:rsid w:val="0066724A"/>
    <w:rsid w:val="00667833"/>
    <w:rsid w:val="006733FC"/>
    <w:rsid w:val="006735F0"/>
    <w:rsid w:val="00673CED"/>
    <w:rsid w:val="00674F50"/>
    <w:rsid w:val="006766D6"/>
    <w:rsid w:val="0068049B"/>
    <w:rsid w:val="00680575"/>
    <w:rsid w:val="00680D5A"/>
    <w:rsid w:val="00681C8D"/>
    <w:rsid w:val="00682C7D"/>
    <w:rsid w:val="00684FE0"/>
    <w:rsid w:val="00687889"/>
    <w:rsid w:val="00691372"/>
    <w:rsid w:val="006927F2"/>
    <w:rsid w:val="00693456"/>
    <w:rsid w:val="006959A5"/>
    <w:rsid w:val="00696163"/>
    <w:rsid w:val="0069626B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3A81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8C0"/>
    <w:rsid w:val="006D5B7B"/>
    <w:rsid w:val="006E146B"/>
    <w:rsid w:val="006E18BE"/>
    <w:rsid w:val="006E1A9C"/>
    <w:rsid w:val="006E2E9A"/>
    <w:rsid w:val="006E716E"/>
    <w:rsid w:val="006E7758"/>
    <w:rsid w:val="006E7CAB"/>
    <w:rsid w:val="006F1CFF"/>
    <w:rsid w:val="006F3A91"/>
    <w:rsid w:val="006F72E0"/>
    <w:rsid w:val="007007BC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70F4"/>
    <w:rsid w:val="007377E0"/>
    <w:rsid w:val="00737CFF"/>
    <w:rsid w:val="00743400"/>
    <w:rsid w:val="00744F38"/>
    <w:rsid w:val="00747595"/>
    <w:rsid w:val="00751F2B"/>
    <w:rsid w:val="007540B0"/>
    <w:rsid w:val="00755707"/>
    <w:rsid w:val="007568E8"/>
    <w:rsid w:val="00757F15"/>
    <w:rsid w:val="00761B6F"/>
    <w:rsid w:val="00762785"/>
    <w:rsid w:val="00763FC9"/>
    <w:rsid w:val="00764198"/>
    <w:rsid w:val="00766083"/>
    <w:rsid w:val="00767997"/>
    <w:rsid w:val="007702CF"/>
    <w:rsid w:val="00770D2C"/>
    <w:rsid w:val="007722E8"/>
    <w:rsid w:val="00772889"/>
    <w:rsid w:val="00776C3B"/>
    <w:rsid w:val="0078252C"/>
    <w:rsid w:val="007831D3"/>
    <w:rsid w:val="0078331B"/>
    <w:rsid w:val="00784310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7B5D"/>
    <w:rsid w:val="007C2370"/>
    <w:rsid w:val="007C2D69"/>
    <w:rsid w:val="007C39E3"/>
    <w:rsid w:val="007C3FC3"/>
    <w:rsid w:val="007C596C"/>
    <w:rsid w:val="007C5BDE"/>
    <w:rsid w:val="007C63A9"/>
    <w:rsid w:val="007C641A"/>
    <w:rsid w:val="007D05C3"/>
    <w:rsid w:val="007D23C3"/>
    <w:rsid w:val="007D3CD7"/>
    <w:rsid w:val="007D4D00"/>
    <w:rsid w:val="007D506F"/>
    <w:rsid w:val="007D5541"/>
    <w:rsid w:val="007D7BC8"/>
    <w:rsid w:val="007E0600"/>
    <w:rsid w:val="007E43F1"/>
    <w:rsid w:val="007E53A6"/>
    <w:rsid w:val="007F0B85"/>
    <w:rsid w:val="007F1D1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AD7"/>
    <w:rsid w:val="00813B0B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0BED"/>
    <w:rsid w:val="0086204D"/>
    <w:rsid w:val="0086276A"/>
    <w:rsid w:val="00862B96"/>
    <w:rsid w:val="0086300E"/>
    <w:rsid w:val="008634DB"/>
    <w:rsid w:val="0086396E"/>
    <w:rsid w:val="00864DA6"/>
    <w:rsid w:val="00865110"/>
    <w:rsid w:val="00865E93"/>
    <w:rsid w:val="00867102"/>
    <w:rsid w:val="00870D67"/>
    <w:rsid w:val="0087270F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682A"/>
    <w:rsid w:val="00897B60"/>
    <w:rsid w:val="008A16D0"/>
    <w:rsid w:val="008A1F5F"/>
    <w:rsid w:val="008A575A"/>
    <w:rsid w:val="008B0B16"/>
    <w:rsid w:val="008B12EE"/>
    <w:rsid w:val="008B4113"/>
    <w:rsid w:val="008B5D14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D09DA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39E5"/>
    <w:rsid w:val="008E436E"/>
    <w:rsid w:val="008E466C"/>
    <w:rsid w:val="008E6424"/>
    <w:rsid w:val="008E6990"/>
    <w:rsid w:val="008F22F9"/>
    <w:rsid w:val="008F2CF1"/>
    <w:rsid w:val="008F34B0"/>
    <w:rsid w:val="008F38CD"/>
    <w:rsid w:val="008F6FE0"/>
    <w:rsid w:val="008F7902"/>
    <w:rsid w:val="008F7CCA"/>
    <w:rsid w:val="00901432"/>
    <w:rsid w:val="00903174"/>
    <w:rsid w:val="00904605"/>
    <w:rsid w:val="00904748"/>
    <w:rsid w:val="0090523A"/>
    <w:rsid w:val="00907DA0"/>
    <w:rsid w:val="00912C03"/>
    <w:rsid w:val="00912FA4"/>
    <w:rsid w:val="0091463F"/>
    <w:rsid w:val="00915175"/>
    <w:rsid w:val="0091526D"/>
    <w:rsid w:val="00915809"/>
    <w:rsid w:val="0091734E"/>
    <w:rsid w:val="009177F2"/>
    <w:rsid w:val="00920148"/>
    <w:rsid w:val="00920FB6"/>
    <w:rsid w:val="00922195"/>
    <w:rsid w:val="0092300C"/>
    <w:rsid w:val="0092423B"/>
    <w:rsid w:val="00924A84"/>
    <w:rsid w:val="00925076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6D3E"/>
    <w:rsid w:val="00947E2B"/>
    <w:rsid w:val="009516E5"/>
    <w:rsid w:val="00952490"/>
    <w:rsid w:val="0095323C"/>
    <w:rsid w:val="0095487A"/>
    <w:rsid w:val="00956FA5"/>
    <w:rsid w:val="009570A7"/>
    <w:rsid w:val="00957297"/>
    <w:rsid w:val="00960B79"/>
    <w:rsid w:val="00960B8B"/>
    <w:rsid w:val="00962CBC"/>
    <w:rsid w:val="00963CFF"/>
    <w:rsid w:val="0096619D"/>
    <w:rsid w:val="009671D1"/>
    <w:rsid w:val="00970476"/>
    <w:rsid w:val="00970914"/>
    <w:rsid w:val="00972D51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80E"/>
    <w:rsid w:val="009E6EAA"/>
    <w:rsid w:val="009E6EF0"/>
    <w:rsid w:val="009F05AD"/>
    <w:rsid w:val="009F25DD"/>
    <w:rsid w:val="009F37CC"/>
    <w:rsid w:val="009F4DD2"/>
    <w:rsid w:val="009F5782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4104"/>
    <w:rsid w:val="00A0680A"/>
    <w:rsid w:val="00A06A43"/>
    <w:rsid w:val="00A072DC"/>
    <w:rsid w:val="00A1126E"/>
    <w:rsid w:val="00A12B5D"/>
    <w:rsid w:val="00A130F5"/>
    <w:rsid w:val="00A13AC5"/>
    <w:rsid w:val="00A14254"/>
    <w:rsid w:val="00A14677"/>
    <w:rsid w:val="00A16991"/>
    <w:rsid w:val="00A20062"/>
    <w:rsid w:val="00A211EC"/>
    <w:rsid w:val="00A214CD"/>
    <w:rsid w:val="00A23C45"/>
    <w:rsid w:val="00A23FCF"/>
    <w:rsid w:val="00A27E65"/>
    <w:rsid w:val="00A27F2A"/>
    <w:rsid w:val="00A30F99"/>
    <w:rsid w:val="00A327C4"/>
    <w:rsid w:val="00A32864"/>
    <w:rsid w:val="00A34A5D"/>
    <w:rsid w:val="00A3512F"/>
    <w:rsid w:val="00A405B1"/>
    <w:rsid w:val="00A44188"/>
    <w:rsid w:val="00A44F5F"/>
    <w:rsid w:val="00A47AFE"/>
    <w:rsid w:val="00A50029"/>
    <w:rsid w:val="00A5012B"/>
    <w:rsid w:val="00A51C9D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52F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102"/>
    <w:rsid w:val="00AB086E"/>
    <w:rsid w:val="00AB1ABA"/>
    <w:rsid w:val="00AB2D4E"/>
    <w:rsid w:val="00AB624B"/>
    <w:rsid w:val="00AB6510"/>
    <w:rsid w:val="00AC1FA8"/>
    <w:rsid w:val="00AC336E"/>
    <w:rsid w:val="00AC3F19"/>
    <w:rsid w:val="00AC40BB"/>
    <w:rsid w:val="00AC41CC"/>
    <w:rsid w:val="00AC453A"/>
    <w:rsid w:val="00AC7A63"/>
    <w:rsid w:val="00AD0CE3"/>
    <w:rsid w:val="00AD1985"/>
    <w:rsid w:val="00AD46EB"/>
    <w:rsid w:val="00AD7B58"/>
    <w:rsid w:val="00AE036D"/>
    <w:rsid w:val="00AE0964"/>
    <w:rsid w:val="00AE13EC"/>
    <w:rsid w:val="00AE1EC6"/>
    <w:rsid w:val="00AE63B1"/>
    <w:rsid w:val="00AE67EF"/>
    <w:rsid w:val="00AE692C"/>
    <w:rsid w:val="00AE7C70"/>
    <w:rsid w:val="00AF16D4"/>
    <w:rsid w:val="00AF4B96"/>
    <w:rsid w:val="00AF60E3"/>
    <w:rsid w:val="00B00CE0"/>
    <w:rsid w:val="00B02417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65FA"/>
    <w:rsid w:val="00B2703E"/>
    <w:rsid w:val="00B27563"/>
    <w:rsid w:val="00B27662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229"/>
    <w:rsid w:val="00B47726"/>
    <w:rsid w:val="00B50728"/>
    <w:rsid w:val="00B5258F"/>
    <w:rsid w:val="00B52CA3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56DF"/>
    <w:rsid w:val="00B8760E"/>
    <w:rsid w:val="00B87C14"/>
    <w:rsid w:val="00B900FF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B130B"/>
    <w:rsid w:val="00BB3B29"/>
    <w:rsid w:val="00BB5038"/>
    <w:rsid w:val="00BB5E07"/>
    <w:rsid w:val="00BC25D2"/>
    <w:rsid w:val="00BC2950"/>
    <w:rsid w:val="00BC3725"/>
    <w:rsid w:val="00BC3758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D7D82"/>
    <w:rsid w:val="00BE2305"/>
    <w:rsid w:val="00BE2AB4"/>
    <w:rsid w:val="00BE3240"/>
    <w:rsid w:val="00BE3EE7"/>
    <w:rsid w:val="00BE69C2"/>
    <w:rsid w:val="00BE6C29"/>
    <w:rsid w:val="00BF3EEF"/>
    <w:rsid w:val="00BF6F7A"/>
    <w:rsid w:val="00C008E4"/>
    <w:rsid w:val="00C00A40"/>
    <w:rsid w:val="00C0118A"/>
    <w:rsid w:val="00C022DF"/>
    <w:rsid w:val="00C0469F"/>
    <w:rsid w:val="00C06134"/>
    <w:rsid w:val="00C07FEA"/>
    <w:rsid w:val="00C113B3"/>
    <w:rsid w:val="00C1261C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0AD4"/>
    <w:rsid w:val="00C32A23"/>
    <w:rsid w:val="00C35035"/>
    <w:rsid w:val="00C35470"/>
    <w:rsid w:val="00C360CC"/>
    <w:rsid w:val="00C3745B"/>
    <w:rsid w:val="00C37C9A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F8F"/>
    <w:rsid w:val="00C67A47"/>
    <w:rsid w:val="00C72B68"/>
    <w:rsid w:val="00C7600E"/>
    <w:rsid w:val="00C77732"/>
    <w:rsid w:val="00C810BD"/>
    <w:rsid w:val="00C822A6"/>
    <w:rsid w:val="00C85B36"/>
    <w:rsid w:val="00C85D99"/>
    <w:rsid w:val="00C86982"/>
    <w:rsid w:val="00C87856"/>
    <w:rsid w:val="00C90553"/>
    <w:rsid w:val="00C91B80"/>
    <w:rsid w:val="00C92600"/>
    <w:rsid w:val="00C92BF8"/>
    <w:rsid w:val="00C9357D"/>
    <w:rsid w:val="00C94EAE"/>
    <w:rsid w:val="00C95C40"/>
    <w:rsid w:val="00C97610"/>
    <w:rsid w:val="00CA6D88"/>
    <w:rsid w:val="00CA7BF6"/>
    <w:rsid w:val="00CB0BB2"/>
    <w:rsid w:val="00CB3B3F"/>
    <w:rsid w:val="00CB4317"/>
    <w:rsid w:val="00CB4B53"/>
    <w:rsid w:val="00CB5A3F"/>
    <w:rsid w:val="00CB73D0"/>
    <w:rsid w:val="00CB7AC2"/>
    <w:rsid w:val="00CC45A5"/>
    <w:rsid w:val="00CC5D67"/>
    <w:rsid w:val="00CC641C"/>
    <w:rsid w:val="00CC6F00"/>
    <w:rsid w:val="00CC7771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2BA9"/>
    <w:rsid w:val="00CF7EE4"/>
    <w:rsid w:val="00D005FE"/>
    <w:rsid w:val="00D01AFA"/>
    <w:rsid w:val="00D03053"/>
    <w:rsid w:val="00D045E6"/>
    <w:rsid w:val="00D100CE"/>
    <w:rsid w:val="00D1291D"/>
    <w:rsid w:val="00D1307C"/>
    <w:rsid w:val="00D1386A"/>
    <w:rsid w:val="00D147E4"/>
    <w:rsid w:val="00D150CF"/>
    <w:rsid w:val="00D161A8"/>
    <w:rsid w:val="00D17950"/>
    <w:rsid w:val="00D209E3"/>
    <w:rsid w:val="00D233A6"/>
    <w:rsid w:val="00D24826"/>
    <w:rsid w:val="00D26050"/>
    <w:rsid w:val="00D26114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4A"/>
    <w:rsid w:val="00D60475"/>
    <w:rsid w:val="00D608F4"/>
    <w:rsid w:val="00D62E30"/>
    <w:rsid w:val="00D63323"/>
    <w:rsid w:val="00D6390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77D17"/>
    <w:rsid w:val="00D801B1"/>
    <w:rsid w:val="00D80E56"/>
    <w:rsid w:val="00D823FE"/>
    <w:rsid w:val="00D83D28"/>
    <w:rsid w:val="00D84E97"/>
    <w:rsid w:val="00D852A8"/>
    <w:rsid w:val="00D86AE8"/>
    <w:rsid w:val="00D86BBA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B7C9E"/>
    <w:rsid w:val="00DC4DB7"/>
    <w:rsid w:val="00DC5171"/>
    <w:rsid w:val="00DC606D"/>
    <w:rsid w:val="00DC68B8"/>
    <w:rsid w:val="00DC6B2E"/>
    <w:rsid w:val="00DC6BDF"/>
    <w:rsid w:val="00DC79CE"/>
    <w:rsid w:val="00DD25B6"/>
    <w:rsid w:val="00DD36AB"/>
    <w:rsid w:val="00DD3D29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6487"/>
    <w:rsid w:val="00E0763F"/>
    <w:rsid w:val="00E14F7E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2D1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225E"/>
    <w:rsid w:val="00E6427E"/>
    <w:rsid w:val="00E64E50"/>
    <w:rsid w:val="00E67675"/>
    <w:rsid w:val="00E72D40"/>
    <w:rsid w:val="00E73477"/>
    <w:rsid w:val="00E73FE3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3A55"/>
    <w:rsid w:val="00E9476C"/>
    <w:rsid w:val="00E95C6D"/>
    <w:rsid w:val="00E97524"/>
    <w:rsid w:val="00EA00D4"/>
    <w:rsid w:val="00EA1543"/>
    <w:rsid w:val="00EA1C46"/>
    <w:rsid w:val="00EA3795"/>
    <w:rsid w:val="00EA4440"/>
    <w:rsid w:val="00EA4727"/>
    <w:rsid w:val="00EA5186"/>
    <w:rsid w:val="00EB1D8D"/>
    <w:rsid w:val="00EB3B0E"/>
    <w:rsid w:val="00EC31D0"/>
    <w:rsid w:val="00EC4440"/>
    <w:rsid w:val="00EC55CC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4422"/>
    <w:rsid w:val="00EF6B14"/>
    <w:rsid w:val="00EF77CE"/>
    <w:rsid w:val="00EF782A"/>
    <w:rsid w:val="00EF7FAC"/>
    <w:rsid w:val="00F0441E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4B75"/>
    <w:rsid w:val="00F2544E"/>
    <w:rsid w:val="00F25980"/>
    <w:rsid w:val="00F25B74"/>
    <w:rsid w:val="00F2617A"/>
    <w:rsid w:val="00F27D1F"/>
    <w:rsid w:val="00F317A2"/>
    <w:rsid w:val="00F31F8F"/>
    <w:rsid w:val="00F32A34"/>
    <w:rsid w:val="00F34440"/>
    <w:rsid w:val="00F36129"/>
    <w:rsid w:val="00F37E1F"/>
    <w:rsid w:val="00F411E9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09B5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825"/>
    <w:rsid w:val="00F91153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BE8"/>
    <w:rsid w:val="00FB4383"/>
    <w:rsid w:val="00FB4472"/>
    <w:rsid w:val="00FB6FA5"/>
    <w:rsid w:val="00FB7C96"/>
    <w:rsid w:val="00FC2A52"/>
    <w:rsid w:val="00FC4599"/>
    <w:rsid w:val="00FC5B0B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03C9"/>
    <w:rsid w:val="00FE2D48"/>
    <w:rsid w:val="00FE33BF"/>
    <w:rsid w:val="00FE4ABF"/>
    <w:rsid w:val="00FE62CE"/>
    <w:rsid w:val="00FE6A5F"/>
    <w:rsid w:val="00FF06DA"/>
    <w:rsid w:val="00FF0A67"/>
    <w:rsid w:val="00FF154A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C3078-9BF8-4DEE-9560-EA85A5BB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1570</TotalTime>
  <Pages>3</Pages>
  <Words>941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6105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RAPPORTEUR</cp:lastModifiedBy>
  <cp:revision>18</cp:revision>
  <cp:lastPrinted>2016-02-02T08:29:00Z</cp:lastPrinted>
  <dcterms:created xsi:type="dcterms:W3CDTF">2017-05-30T07:15:00Z</dcterms:created>
  <dcterms:modified xsi:type="dcterms:W3CDTF">2017-06-02T08:40:00Z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